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0BF9" w:rsidRPr="00180BF9" w14:paraId="1979DDD7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FCDC9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6DAB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0BF9" w:rsidRPr="00180BF9" w14:paraId="18EA4AEB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34034BA" w14:textId="287E2C83" w:rsidR="00180BF9" w:rsidRPr="00180BF9" w:rsidRDefault="009061B5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9061B5"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3C98C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AC7AAA5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7A4FE256" w14:textId="7383C660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6CF1E2EA" w14:textId="099F256E" w:rsidR="00180BF9" w:rsidRDefault="00006D0A" w:rsidP="00180BF9">
      <w:pPr>
        <w:spacing w:line="240" w:lineRule="auto"/>
        <w:rPr>
          <w:rFonts w:eastAsia="Calibri" w:cs="Arial"/>
          <w:szCs w:val="20"/>
        </w:rPr>
      </w:pPr>
      <w:r w:rsidRPr="00006D0A">
        <w:rPr>
          <w:rFonts w:eastAsia="Calibri" w:cs="Arial"/>
          <w:szCs w:val="20"/>
        </w:rPr>
        <w:t>izjavljamo, da bomo javno naročil</w:t>
      </w:r>
      <w:r w:rsidR="00072F48">
        <w:rPr>
          <w:rFonts w:eastAsia="Calibri" w:cs="Arial"/>
          <w:szCs w:val="20"/>
        </w:rPr>
        <w:t>o</w:t>
      </w:r>
      <w:r w:rsidRPr="00006D0A">
        <w:rPr>
          <w:rFonts w:eastAsia="Calibri" w:cs="Arial"/>
          <w:szCs w:val="20"/>
        </w:rPr>
        <w:t xml:space="preserve"> izvajali </w:t>
      </w:r>
      <w:r>
        <w:rPr>
          <w:rFonts w:eastAsia="Calibri" w:cs="Arial"/>
          <w:szCs w:val="20"/>
        </w:rPr>
        <w:t xml:space="preserve">z </w:t>
      </w:r>
      <w:r w:rsidR="001A325C">
        <w:rPr>
          <w:rFonts w:eastAsia="Calibri" w:cs="Arial"/>
          <w:szCs w:val="20"/>
        </w:rPr>
        <w:t>ustreznim</w:t>
      </w:r>
      <w:r w:rsidR="00EC4F25">
        <w:rPr>
          <w:rFonts w:eastAsia="Calibri" w:cs="Arial"/>
          <w:szCs w:val="20"/>
        </w:rPr>
        <w:t xml:space="preserve">i tehničnimi viri </w:t>
      </w:r>
      <w:r w:rsidR="001A325C">
        <w:rPr>
          <w:rFonts w:eastAsia="Calibri" w:cs="Arial"/>
          <w:szCs w:val="20"/>
        </w:rPr>
        <w:t xml:space="preserve">kot </w:t>
      </w:r>
      <w:r w:rsidR="00EC4F25">
        <w:rPr>
          <w:rFonts w:eastAsia="Calibri" w:cs="Arial"/>
          <w:szCs w:val="20"/>
        </w:rPr>
        <w:t>so</w:t>
      </w:r>
      <w:r w:rsidR="001A325C">
        <w:rPr>
          <w:rFonts w:eastAsia="Calibri" w:cs="Arial"/>
          <w:szCs w:val="20"/>
        </w:rPr>
        <w:t xml:space="preserve"> razvid</w:t>
      </w:r>
      <w:r w:rsidR="00EC4F25">
        <w:rPr>
          <w:rFonts w:eastAsia="Calibri" w:cs="Arial"/>
          <w:szCs w:val="20"/>
        </w:rPr>
        <w:t>ni</w:t>
      </w:r>
      <w:r w:rsidR="001A325C">
        <w:rPr>
          <w:rFonts w:eastAsia="Calibri" w:cs="Arial"/>
          <w:szCs w:val="20"/>
        </w:rPr>
        <w:t xml:space="preserve"> iz naslednje preglednice:</w:t>
      </w: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59224896" w14:textId="7E4F3CD4" w:rsidR="00B70286" w:rsidRPr="00180BF9" w:rsidRDefault="00006D0A" w:rsidP="00180BF9">
      <w:pPr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color w:val="000000"/>
          <w:szCs w:val="20"/>
        </w:rPr>
        <w:t xml:space="preserve">SEZNAM </w:t>
      </w:r>
      <w:r w:rsidR="00EC4F25">
        <w:rPr>
          <w:rFonts w:cs="Arial"/>
          <w:b/>
          <w:color w:val="000000"/>
          <w:szCs w:val="20"/>
        </w:rPr>
        <w:t>OBJEKTOV, MEHANIZACIJE IN TEHNIČNE OPREME</w:t>
      </w:r>
      <w:r w:rsidR="001F239E" w:rsidRPr="00180BF9">
        <w:rPr>
          <w:rFonts w:cs="Arial"/>
          <w:b/>
          <w:color w:val="000000"/>
          <w:szCs w:val="20"/>
        </w:rPr>
        <w:t xml:space="preserve"> </w:t>
      </w:r>
    </w:p>
    <w:p w14:paraId="076D1C94" w14:textId="77777777" w:rsidR="00B70286" w:rsidRDefault="00B70286" w:rsidP="00B70286">
      <w:pPr>
        <w:rPr>
          <w:rFonts w:cs="Arial"/>
          <w:szCs w:val="20"/>
          <w:lang w:eastAsia="sl-SI"/>
        </w:rPr>
      </w:pPr>
    </w:p>
    <w:p w14:paraId="7FEE1554" w14:textId="77777777" w:rsidR="00B70286" w:rsidRDefault="00B70286" w:rsidP="00B70286">
      <w:pPr>
        <w:rPr>
          <w:rFonts w:cs="Arial"/>
          <w:szCs w:val="20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763"/>
        <w:gridCol w:w="1116"/>
        <w:gridCol w:w="2901"/>
        <w:gridCol w:w="1552"/>
      </w:tblGrid>
      <w:tr w:rsidR="00072F48" w14:paraId="21E15737" w14:textId="73F085EF" w:rsidTr="00E248D0">
        <w:trPr>
          <w:trHeight w:val="480"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B383" w14:textId="64482DC4" w:rsidR="00072F48" w:rsidRPr="007C5578" w:rsidRDefault="00072F48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3DA" w14:textId="0E0D0377" w:rsidR="00072F48" w:rsidRDefault="00072F48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>VRSTA TEHNIČNEGA VIRA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478A" w14:textId="2DF8C39B" w:rsidR="00072F48" w:rsidRPr="007C5578" w:rsidRDefault="00072F48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>ŠTEVILO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18CB" w14:textId="0A75E885" w:rsidR="00072F48" w:rsidRDefault="00072F48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>TIP/MODEL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4D9E" w14:textId="01628231" w:rsidR="00072F48" w:rsidRDefault="00072F48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>LASTNIŠTVO/</w:t>
            </w:r>
          </w:p>
          <w:p w14:paraId="04D2B11D" w14:textId="6909A679" w:rsidR="00072F48" w:rsidRPr="007C5578" w:rsidRDefault="00072F48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 xml:space="preserve">NAJEM </w:t>
            </w:r>
          </w:p>
        </w:tc>
      </w:tr>
      <w:tr w:rsidR="00072F48" w14:paraId="3F6FCBCB" w14:textId="5A762047" w:rsidTr="001216B2">
        <w:trPr>
          <w:trHeight w:val="480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B9CDD" w14:textId="4010B0B0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 w:rsidRPr="00072F48">
              <w:rPr>
                <w:rFonts w:cs="Arial"/>
                <w:b/>
                <w:bCs/>
                <w:lang w:eastAsia="sl-SI"/>
              </w:rPr>
              <w:t>OBJEKTI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D20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58F" w14:textId="48F9418D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62B3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B9DA" w14:textId="7BD24E72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2BC425D5" w14:textId="31AAA530" w:rsidTr="00D47463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9FE4B" w14:textId="538FD7DF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FE3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CCC" w14:textId="334AF64F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9FC8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B07" w14:textId="037B7D90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152A1863" w14:textId="77777777" w:rsidTr="00D47463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97D9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852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F7B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F0D9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5EE3" w14:textId="03DD6185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3CF08632" w14:textId="77777777" w:rsidTr="005B1B7A">
        <w:trPr>
          <w:trHeight w:val="480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EB368" w14:textId="24E01306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 w:rsidRPr="00072F48">
              <w:rPr>
                <w:rFonts w:cs="Arial"/>
                <w:b/>
                <w:bCs/>
                <w:lang w:eastAsia="sl-SI"/>
              </w:rPr>
              <w:t>MEHANIZACIJA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801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BAD" w14:textId="25DCF7F2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9F5B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3F19" w14:textId="2F22AE6F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4CAF00FA" w14:textId="77777777" w:rsidTr="005B1B7A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C06BC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30A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6381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F5F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22DB" w14:textId="28DEE38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59730813" w14:textId="77777777" w:rsidTr="0055324C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42D24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90CC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054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F195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07C5" w14:textId="48ED352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3B2BE7E4" w14:textId="77777777" w:rsidTr="00270EB2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A44BD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C680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D0C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564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C951" w14:textId="239396CA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321580DC" w14:textId="77777777" w:rsidTr="0037452E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16F3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6F72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5C55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11E5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DC48" w14:textId="0A70353D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3A8E33DF" w14:textId="77777777" w:rsidTr="00E64C93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CB2C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3DB7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58B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4990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9AF2" w14:textId="6F84DC88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65B2CCCD" w14:textId="77777777" w:rsidTr="00E1572E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83AEF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B76B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607B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5155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3C01" w14:textId="71D31E96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78EDDEE8" w14:textId="77777777" w:rsidTr="001B5B79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D6025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42A8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115C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07DA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A03C" w14:textId="654DC94A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43196C7A" w14:textId="77777777" w:rsidTr="00BB3E70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D1BC1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162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9A0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D0E6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EDB1" w14:textId="64B4615B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4988821F" w14:textId="77777777" w:rsidTr="00BB3E70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9F49" w14:textId="77777777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663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8E6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64BA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9D98" w14:textId="27A89B3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19E27EAB" w14:textId="77777777" w:rsidTr="007019E8">
        <w:trPr>
          <w:trHeight w:val="480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7F33A" w14:textId="6E1FBC54" w:rsidR="00072F48" w:rsidRP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 w:rsidRPr="00072F48">
              <w:rPr>
                <w:rFonts w:cs="Arial"/>
                <w:b/>
                <w:bCs/>
                <w:lang w:eastAsia="sl-SI"/>
              </w:rPr>
              <w:t>TEHNIČNA OPREMA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E1DF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4DA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FCF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D4B2" w14:textId="0CF3880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2B412AB2" w14:textId="77777777" w:rsidTr="007019E8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F8799" w14:textId="77777777" w:rsid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C1CA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279E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017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ABF2" w14:textId="01254088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655F8A88" w14:textId="77777777" w:rsidTr="006A4F94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138F7" w14:textId="77777777" w:rsid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4288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D57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FC5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F598" w14:textId="1F37A330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34166709" w14:textId="77777777" w:rsidTr="00674F8E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E7E43" w14:textId="77777777" w:rsid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340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48BB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F86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DC4" w14:textId="36459CE8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5532A10B" w14:textId="77777777" w:rsidTr="008E5D7A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EDCE5" w14:textId="77777777" w:rsid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299D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3F82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2C1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F0A" w14:textId="16F5AE60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16E0D5B9" w14:textId="77777777" w:rsidTr="00451A09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2D63C" w14:textId="77777777" w:rsid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991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D7D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581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67C5" w14:textId="5D0FB5FC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72F48" w14:paraId="3641F5ED" w14:textId="77777777" w:rsidTr="00451A09">
        <w:trPr>
          <w:trHeight w:val="480"/>
          <w:jc w:val="center"/>
        </w:trPr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0C1B" w14:textId="77777777" w:rsidR="00072F48" w:rsidRDefault="00072F48" w:rsidP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172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79B" w14:textId="5F401D6A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1E95" w14:textId="77777777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204E" w14:textId="6AB02ECB" w:rsidR="00072F48" w:rsidRDefault="00072F4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</w:tbl>
    <w:p w14:paraId="780BB7F4" w14:textId="77777777" w:rsidR="00B70286" w:rsidRDefault="00B70286" w:rsidP="00B70286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  <w:lang w:val="en-US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02ABCFF9" w14:textId="55C4315D" w:rsidR="00B9394A" w:rsidRPr="00B9394A" w:rsidRDefault="00B9394A" w:rsidP="00B9394A">
      <w:pPr>
        <w:tabs>
          <w:tab w:val="left" w:pos="0"/>
        </w:tabs>
        <w:rPr>
          <w:rFonts w:cs="Arial"/>
          <w:i/>
          <w:szCs w:val="20"/>
          <w:lang w:eastAsia="sl-SI"/>
        </w:rPr>
      </w:pPr>
      <w:r>
        <w:rPr>
          <w:rFonts w:cs="Arial"/>
          <w:i/>
          <w:szCs w:val="20"/>
          <w:lang w:eastAsia="sl-SI"/>
        </w:rPr>
        <w:lastRenderedPageBreak/>
        <w:t>*</w:t>
      </w:r>
      <w:r w:rsidRPr="00B9394A">
        <w:rPr>
          <w:i/>
          <w:szCs w:val="20"/>
        </w:rPr>
        <w:t xml:space="preserve"> </w:t>
      </w:r>
      <w:r w:rsidRPr="00B9394A">
        <w:rPr>
          <w:rFonts w:cs="Arial"/>
          <w:i/>
          <w:szCs w:val="20"/>
          <w:lang w:eastAsia="sl-SI"/>
        </w:rPr>
        <w:t xml:space="preserve">Obrazcu morajo biti priložena </w:t>
      </w:r>
      <w:r>
        <w:rPr>
          <w:rFonts w:cs="Arial"/>
          <w:i/>
          <w:szCs w:val="20"/>
          <w:lang w:eastAsia="sl-SI"/>
        </w:rPr>
        <w:t>dokazila,</w:t>
      </w:r>
      <w:r w:rsidRPr="00B9394A">
        <w:rPr>
          <w:rFonts w:cs="Arial"/>
          <w:i/>
          <w:szCs w:val="20"/>
          <w:lang w:eastAsia="sl-SI"/>
        </w:rPr>
        <w:t xml:space="preserve"> ki vključujejo izpis iz zemljiške knjige za objekte ter kopije prometnih dovoljenj in drugih dokumentov, iz katerih bo razvidno lastništvo/najem/predviden najem in vrsta zahtevane mehanizacije/opreme (na primer kopija najemne pogodbe, izpis iz evidence osnovnih sredstev).</w:t>
      </w:r>
    </w:p>
    <w:p w14:paraId="6433DE88" w14:textId="1456221B" w:rsidR="00B9394A" w:rsidRDefault="00B9394A" w:rsidP="00072F48">
      <w:pPr>
        <w:tabs>
          <w:tab w:val="left" w:pos="0"/>
        </w:tabs>
        <w:rPr>
          <w:rFonts w:cs="Arial"/>
          <w:i/>
          <w:szCs w:val="20"/>
          <w:lang w:eastAsia="sl-SI"/>
        </w:rPr>
      </w:pPr>
    </w:p>
    <w:p w14:paraId="7F20D2F2" w14:textId="77777777" w:rsidR="00595171" w:rsidRPr="00595171" w:rsidRDefault="009C1B56" w:rsidP="00595171">
      <w:pPr>
        <w:tabs>
          <w:tab w:val="left" w:pos="0"/>
        </w:tabs>
        <w:rPr>
          <w:bCs/>
          <w:i/>
          <w:szCs w:val="20"/>
        </w:rPr>
      </w:pPr>
      <w:r w:rsidRPr="00072F48">
        <w:rPr>
          <w:rFonts w:cs="Arial"/>
          <w:i/>
          <w:szCs w:val="20"/>
          <w:lang w:eastAsia="sl-SI"/>
        </w:rPr>
        <w:t>*</w:t>
      </w:r>
      <w:r w:rsidR="00B9394A">
        <w:rPr>
          <w:i/>
          <w:szCs w:val="20"/>
        </w:rPr>
        <w:t xml:space="preserve">* </w:t>
      </w:r>
      <w:r w:rsidR="00595171" w:rsidRPr="00595171">
        <w:rPr>
          <w:bCs/>
          <w:i/>
          <w:szCs w:val="20"/>
        </w:rPr>
        <w:t>Ponudnik ima na voljo ustrezne tehnične vire za izvajanje predmeta javnega naročila, tako da bo imel za čas trajanja javnega naročila v lasti ali najemu (poslovni ali finančni) vzdrževalno enoto, ki vključuje:</w:t>
      </w:r>
    </w:p>
    <w:p w14:paraId="294988B9" w14:textId="77777777" w:rsidR="00595171" w:rsidRPr="00595171" w:rsidRDefault="00595171" w:rsidP="00595171">
      <w:pPr>
        <w:pStyle w:val="Odstavekseznama"/>
        <w:numPr>
          <w:ilvl w:val="0"/>
          <w:numId w:val="51"/>
        </w:numPr>
        <w:tabs>
          <w:tab w:val="left" w:pos="0"/>
        </w:tabs>
        <w:rPr>
          <w:bCs/>
          <w:i/>
          <w:szCs w:val="20"/>
        </w:rPr>
      </w:pPr>
      <w:r w:rsidRPr="00595171">
        <w:rPr>
          <w:bCs/>
          <w:i/>
          <w:szCs w:val="20"/>
        </w:rPr>
        <w:t>pokrito skladišče za posipne materiale,</w:t>
      </w:r>
    </w:p>
    <w:p w14:paraId="050EEFF6" w14:textId="77777777" w:rsidR="00595171" w:rsidRPr="00595171" w:rsidRDefault="00595171" w:rsidP="00595171">
      <w:pPr>
        <w:pStyle w:val="Odstavekseznama"/>
        <w:numPr>
          <w:ilvl w:val="0"/>
          <w:numId w:val="51"/>
        </w:numPr>
        <w:tabs>
          <w:tab w:val="left" w:pos="0"/>
        </w:tabs>
        <w:rPr>
          <w:bCs/>
          <w:i/>
          <w:szCs w:val="20"/>
        </w:rPr>
      </w:pPr>
      <w:r w:rsidRPr="00595171">
        <w:rPr>
          <w:bCs/>
          <w:i/>
          <w:szCs w:val="20"/>
        </w:rPr>
        <w:t>skladišče za cesto prometno opremo in signalizacijo,</w:t>
      </w:r>
    </w:p>
    <w:p w14:paraId="2918602C" w14:textId="77777777" w:rsidR="00595171" w:rsidRPr="00595171" w:rsidRDefault="00595171" w:rsidP="00595171">
      <w:pPr>
        <w:pStyle w:val="Odstavekseznama"/>
        <w:numPr>
          <w:ilvl w:val="0"/>
          <w:numId w:val="51"/>
        </w:numPr>
        <w:tabs>
          <w:tab w:val="left" w:pos="0"/>
        </w:tabs>
        <w:rPr>
          <w:bCs/>
          <w:i/>
          <w:szCs w:val="20"/>
        </w:rPr>
      </w:pPr>
      <w:r w:rsidRPr="00595171">
        <w:rPr>
          <w:bCs/>
          <w:i/>
          <w:szCs w:val="20"/>
        </w:rPr>
        <w:t>skladišče za materiale za interventno krpanje ceste,</w:t>
      </w:r>
    </w:p>
    <w:p w14:paraId="272E4D7B" w14:textId="77777777" w:rsidR="00595171" w:rsidRPr="00595171" w:rsidRDefault="00595171" w:rsidP="00595171">
      <w:pPr>
        <w:pStyle w:val="Odstavekseznama"/>
        <w:numPr>
          <w:ilvl w:val="0"/>
          <w:numId w:val="51"/>
        </w:numPr>
        <w:tabs>
          <w:tab w:val="left" w:pos="0"/>
        </w:tabs>
        <w:rPr>
          <w:bCs/>
          <w:i/>
          <w:szCs w:val="20"/>
        </w:rPr>
      </w:pPr>
      <w:r w:rsidRPr="00595171">
        <w:rPr>
          <w:bCs/>
          <w:i/>
          <w:szCs w:val="20"/>
        </w:rPr>
        <w:t>priročno mehanično delavnico s skladiščem rezervnih delov</w:t>
      </w:r>
    </w:p>
    <w:p w14:paraId="458F9376" w14:textId="1F282C47" w:rsidR="00072F48" w:rsidRPr="00595171" w:rsidRDefault="00595171" w:rsidP="004702D8">
      <w:pPr>
        <w:pStyle w:val="Odstavekseznama"/>
        <w:numPr>
          <w:ilvl w:val="0"/>
          <w:numId w:val="51"/>
        </w:numPr>
        <w:tabs>
          <w:tab w:val="left" w:pos="0"/>
        </w:tabs>
        <w:rPr>
          <w:bCs/>
          <w:i/>
          <w:szCs w:val="20"/>
        </w:rPr>
      </w:pPr>
      <w:r w:rsidRPr="00595171">
        <w:rPr>
          <w:bCs/>
          <w:i/>
          <w:szCs w:val="20"/>
        </w:rPr>
        <w:t>primerno in vzdrževano mehanizacijo in opremo za izvajanje gospodarske javne službe.</w:t>
      </w:r>
    </w:p>
    <w:p w14:paraId="4B83052B" w14:textId="3018F913" w:rsidR="009C1B56" w:rsidRPr="009C1B56" w:rsidRDefault="009C1B56" w:rsidP="00072F48">
      <w:pPr>
        <w:rPr>
          <w:rFonts w:cs="Arial"/>
          <w:i/>
          <w:szCs w:val="20"/>
          <w:lang w:eastAsia="sl-SI"/>
        </w:rPr>
      </w:pPr>
    </w:p>
    <w:p w14:paraId="53DDB470" w14:textId="7C6A284C" w:rsidR="009C1B56" w:rsidRDefault="009C1B56" w:rsidP="00064B1A">
      <w:pPr>
        <w:rPr>
          <w:i/>
          <w:szCs w:val="20"/>
        </w:rPr>
      </w:pPr>
    </w:p>
    <w:p w14:paraId="160A0B79" w14:textId="77777777" w:rsidR="00180BF9" w:rsidRDefault="00180BF9" w:rsidP="00064B1A">
      <w:pPr>
        <w:rPr>
          <w:i/>
          <w:szCs w:val="20"/>
        </w:rPr>
      </w:pPr>
    </w:p>
    <w:p w14:paraId="76CB052B" w14:textId="77777777" w:rsidR="00180BF9" w:rsidRDefault="00180BF9" w:rsidP="00064B1A">
      <w:pPr>
        <w:rPr>
          <w:i/>
          <w:szCs w:val="20"/>
        </w:rPr>
      </w:pPr>
    </w:p>
    <w:p w14:paraId="34BBE59D" w14:textId="77777777" w:rsidR="00180BF9" w:rsidRDefault="00180BF9" w:rsidP="00064B1A">
      <w:pPr>
        <w:rPr>
          <w:i/>
          <w:szCs w:val="20"/>
        </w:rPr>
      </w:pPr>
    </w:p>
    <w:p w14:paraId="3D4EB171" w14:textId="77777777" w:rsidR="00B70286" w:rsidRDefault="00B70286" w:rsidP="00064B1A">
      <w:pPr>
        <w:rPr>
          <w:i/>
          <w:szCs w:val="20"/>
        </w:rPr>
      </w:pPr>
    </w:p>
    <w:p w14:paraId="2CB06BC9" w14:textId="77777777" w:rsidR="00B70286" w:rsidRDefault="00B70286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5CD63CA" w14:textId="77777777" w:rsidR="00716764" w:rsidRDefault="00716764" w:rsidP="00064B1A">
      <w:pPr>
        <w:rPr>
          <w:i/>
          <w:szCs w:val="20"/>
        </w:rPr>
      </w:pPr>
    </w:p>
    <w:p w14:paraId="237A183F" w14:textId="77777777" w:rsidR="00716764" w:rsidRPr="00633D94" w:rsidRDefault="00716764" w:rsidP="00064B1A">
      <w:pPr>
        <w:rPr>
          <w:i/>
          <w:szCs w:val="20"/>
        </w:rPr>
      </w:pPr>
    </w:p>
    <w:p w14:paraId="1E00F6E4" w14:textId="77777777" w:rsidR="00064B1A" w:rsidRDefault="00064B1A" w:rsidP="00064B1A">
      <w:pPr>
        <w:spacing w:line="240" w:lineRule="auto"/>
        <w:jc w:val="left"/>
      </w:pPr>
    </w:p>
    <w:p w14:paraId="260C3FAD" w14:textId="77777777" w:rsidR="0067400E" w:rsidRDefault="0067400E" w:rsidP="00912BCB"/>
    <w:p w14:paraId="3EF3A830" w14:textId="77777777" w:rsidR="0067400E" w:rsidRDefault="0067400E" w:rsidP="00912BCB"/>
    <w:p w14:paraId="5B2C5399" w14:textId="77777777" w:rsidR="00814312" w:rsidRDefault="00814312" w:rsidP="00912BCB"/>
    <w:p w14:paraId="0269FA88" w14:textId="77777777" w:rsidR="00814312" w:rsidRDefault="00814312" w:rsidP="00912BCB"/>
    <w:p w14:paraId="07EC7E0A" w14:textId="77777777" w:rsidR="00814312" w:rsidRDefault="00814312" w:rsidP="00912BCB"/>
    <w:p w14:paraId="5D5E25E7" w14:textId="77777777" w:rsidR="00814312" w:rsidRDefault="00814312" w:rsidP="00912BCB"/>
    <w:p w14:paraId="771F54AA" w14:textId="77777777" w:rsidR="00814312" w:rsidRDefault="00814312" w:rsidP="00912BCB"/>
    <w:p w14:paraId="02349E53" w14:textId="77777777" w:rsidR="00814312" w:rsidRDefault="00814312" w:rsidP="00912BCB"/>
    <w:p w14:paraId="264EC191" w14:textId="77777777" w:rsidR="00814312" w:rsidRDefault="00814312" w:rsidP="00912BCB"/>
    <w:p w14:paraId="4DF57DE7" w14:textId="77777777" w:rsidR="00814312" w:rsidRDefault="00814312" w:rsidP="00912BCB"/>
    <w:p w14:paraId="3EF76EAE" w14:textId="77777777" w:rsidR="00814312" w:rsidRDefault="00814312" w:rsidP="00912BCB"/>
    <w:p w14:paraId="6EC2310C" w14:textId="77777777" w:rsidR="00814312" w:rsidRDefault="00814312" w:rsidP="00912BCB"/>
    <w:p w14:paraId="01F4E328" w14:textId="77777777" w:rsidR="00814312" w:rsidRDefault="00814312" w:rsidP="00912BCB"/>
    <w:p w14:paraId="66160672" w14:textId="77777777" w:rsidR="00814312" w:rsidRDefault="00814312" w:rsidP="00912BCB"/>
    <w:p w14:paraId="4E2E29FC" w14:textId="77777777" w:rsidR="00814312" w:rsidRDefault="00814312" w:rsidP="00912BCB"/>
    <w:p w14:paraId="105DBE77" w14:textId="77777777" w:rsidR="00814312" w:rsidRDefault="00814312" w:rsidP="00912BCB"/>
    <w:p w14:paraId="4CFC56B0" w14:textId="77777777" w:rsidR="00814312" w:rsidRDefault="00814312" w:rsidP="00912BCB"/>
    <w:p w14:paraId="308F7536" w14:textId="77777777" w:rsidR="00814312" w:rsidRDefault="00814312" w:rsidP="00912BCB"/>
    <w:p w14:paraId="5F70279C" w14:textId="77777777" w:rsidR="00814312" w:rsidRDefault="00814312" w:rsidP="00912BCB"/>
    <w:p w14:paraId="2F2C0854" w14:textId="77777777" w:rsidR="00814312" w:rsidRDefault="00814312" w:rsidP="00912BCB"/>
    <w:p w14:paraId="29F71523" w14:textId="77777777" w:rsidR="00814312" w:rsidRPr="00814312" w:rsidRDefault="00814312" w:rsidP="00814312">
      <w:pPr>
        <w:rPr>
          <w:i/>
          <w:iCs/>
        </w:rPr>
      </w:pPr>
      <w:r w:rsidRPr="00814312">
        <w:rPr>
          <w:i/>
          <w:iCs/>
        </w:rPr>
        <w:t xml:space="preserve">*Ta obrazec se v informacijskem sistemu e-JN naloži v razdelek “Dokumenti”, del »Ostale priloge«. </w:t>
      </w:r>
    </w:p>
    <w:p w14:paraId="3C3BFAB3" w14:textId="77777777" w:rsidR="00814312" w:rsidRDefault="00814312" w:rsidP="00912BCB"/>
    <w:sectPr w:rsidR="00814312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7E4C1DDD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EC4F25" w:rsidRPr="00EC4F25">
      <w:rPr>
        <w:sz w:val="16"/>
        <w:szCs w:val="16"/>
      </w:rPr>
      <w:t>Seznam objektov, mehanizacije in tehnične opreme</w:t>
    </w:r>
    <w:r w:rsidRPr="0095713A">
      <w:rPr>
        <w:sz w:val="16"/>
        <w:szCs w:val="16"/>
      </w:rPr>
      <w:t>«</w:t>
    </w:r>
    <w:r w:rsidR="00180BF9">
      <w:rPr>
        <w:sz w:val="16"/>
        <w:szCs w:val="16"/>
      </w:rPr>
      <w:t xml:space="preserve"> OBR-</w:t>
    </w:r>
    <w:r w:rsidR="00EC4F25">
      <w:rPr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66DA2"/>
    <w:multiLevelType w:val="hybridMultilevel"/>
    <w:tmpl w:val="617C363A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2675112"/>
    <w:multiLevelType w:val="hybridMultilevel"/>
    <w:tmpl w:val="CA584738"/>
    <w:lvl w:ilvl="0" w:tplc="042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3AD4107"/>
    <w:multiLevelType w:val="hybridMultilevel"/>
    <w:tmpl w:val="C4627C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B51C8"/>
    <w:multiLevelType w:val="hybridMultilevel"/>
    <w:tmpl w:val="78C6AD1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04240011">
      <w:start w:val="1"/>
      <w:numFmt w:val="decimal"/>
      <w:lvlText w:val="%2)"/>
      <w:lvlJc w:val="left"/>
      <w:pPr>
        <w:ind w:left="2291" w:hanging="360"/>
      </w:pPr>
    </w:lvl>
    <w:lvl w:ilvl="2" w:tplc="04240017">
      <w:start w:val="1"/>
      <w:numFmt w:val="lowerLetter"/>
      <w:lvlText w:val="%3)"/>
      <w:lvlJc w:val="left"/>
      <w:pPr>
        <w:ind w:left="3191" w:hanging="360"/>
      </w:pPr>
    </w:lvl>
    <w:lvl w:ilvl="3" w:tplc="FFFFFFFF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4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3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5"/>
  </w:num>
  <w:num w:numId="19" w16cid:durableId="2120953471">
    <w:abstractNumId w:val="27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8"/>
  </w:num>
  <w:num w:numId="28" w16cid:durableId="1943956922">
    <w:abstractNumId w:val="10"/>
  </w:num>
  <w:num w:numId="29" w16cid:durableId="1280599656">
    <w:abstractNumId w:val="19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20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  <w:num w:numId="48" w16cid:durableId="1357386337">
    <w:abstractNumId w:val="26"/>
  </w:num>
  <w:num w:numId="49" w16cid:durableId="1217156709">
    <w:abstractNumId w:val="17"/>
  </w:num>
  <w:num w:numId="50" w16cid:durableId="999232247">
    <w:abstractNumId w:val="21"/>
  </w:num>
  <w:num w:numId="51" w16cid:durableId="18189115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6D0A"/>
    <w:rsid w:val="00011ADB"/>
    <w:rsid w:val="00024B31"/>
    <w:rsid w:val="00025FC1"/>
    <w:rsid w:val="00064B1A"/>
    <w:rsid w:val="00072F48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34808"/>
    <w:rsid w:val="00156704"/>
    <w:rsid w:val="00180BF9"/>
    <w:rsid w:val="0019468F"/>
    <w:rsid w:val="001A1504"/>
    <w:rsid w:val="001A325C"/>
    <w:rsid w:val="001A6646"/>
    <w:rsid w:val="001F239E"/>
    <w:rsid w:val="00205ED9"/>
    <w:rsid w:val="00210205"/>
    <w:rsid w:val="00220C1F"/>
    <w:rsid w:val="00224601"/>
    <w:rsid w:val="002760F5"/>
    <w:rsid w:val="002B1061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95171"/>
    <w:rsid w:val="005A1F42"/>
    <w:rsid w:val="005B5FE2"/>
    <w:rsid w:val="005F233F"/>
    <w:rsid w:val="00607871"/>
    <w:rsid w:val="00611784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C5578"/>
    <w:rsid w:val="007D4B7E"/>
    <w:rsid w:val="007F1BDE"/>
    <w:rsid w:val="008111A0"/>
    <w:rsid w:val="00814312"/>
    <w:rsid w:val="00841320"/>
    <w:rsid w:val="00886B4C"/>
    <w:rsid w:val="008A2E85"/>
    <w:rsid w:val="008F611C"/>
    <w:rsid w:val="008F6BFB"/>
    <w:rsid w:val="009061B5"/>
    <w:rsid w:val="00912BCB"/>
    <w:rsid w:val="009138E8"/>
    <w:rsid w:val="0095713A"/>
    <w:rsid w:val="00994371"/>
    <w:rsid w:val="009A0CEA"/>
    <w:rsid w:val="009C1B56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064"/>
    <w:rsid w:val="00AB6E35"/>
    <w:rsid w:val="00AE0D23"/>
    <w:rsid w:val="00AE287E"/>
    <w:rsid w:val="00B144D9"/>
    <w:rsid w:val="00B26FAF"/>
    <w:rsid w:val="00B51631"/>
    <w:rsid w:val="00B6087C"/>
    <w:rsid w:val="00B70286"/>
    <w:rsid w:val="00B775C0"/>
    <w:rsid w:val="00B8153D"/>
    <w:rsid w:val="00B820BD"/>
    <w:rsid w:val="00B9394A"/>
    <w:rsid w:val="00B9508F"/>
    <w:rsid w:val="00BA5B32"/>
    <w:rsid w:val="00BD605A"/>
    <w:rsid w:val="00BD6D17"/>
    <w:rsid w:val="00BF4E57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76012"/>
    <w:rsid w:val="00D80556"/>
    <w:rsid w:val="00D865E4"/>
    <w:rsid w:val="00DE5639"/>
    <w:rsid w:val="00DE571D"/>
    <w:rsid w:val="00E248D0"/>
    <w:rsid w:val="00E25E64"/>
    <w:rsid w:val="00E47DFF"/>
    <w:rsid w:val="00E52A0D"/>
    <w:rsid w:val="00E7577B"/>
    <w:rsid w:val="00EB6425"/>
    <w:rsid w:val="00EC4F25"/>
    <w:rsid w:val="00EF0D79"/>
    <w:rsid w:val="00EF460E"/>
    <w:rsid w:val="00EF5B17"/>
    <w:rsid w:val="00F014F4"/>
    <w:rsid w:val="00F20662"/>
    <w:rsid w:val="00F40D14"/>
    <w:rsid w:val="00FB7DB1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1</TotalTime>
  <Pages>2</Pages>
  <Words>188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KB</cp:lastModifiedBy>
  <cp:revision>3</cp:revision>
  <cp:lastPrinted>2013-07-19T10:42:00Z</cp:lastPrinted>
  <dcterms:created xsi:type="dcterms:W3CDTF">2025-06-06T09:15:00Z</dcterms:created>
  <dcterms:modified xsi:type="dcterms:W3CDTF">2025-06-12T11:58:00Z</dcterms:modified>
</cp:coreProperties>
</file>